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A39" w:rsidRDefault="003F4A39" w:rsidP="003F4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044ED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</w:t>
      </w:r>
      <w:r w:rsidR="00F40A03">
        <w:rPr>
          <w:b/>
          <w:i/>
          <w:noProof/>
          <w:sz w:val="28"/>
        </w:rPr>
        <w:t>10085</w:t>
      </w:r>
      <w:bookmarkStart w:id="0" w:name="_GoBack"/>
      <w:bookmarkEnd w:id="0"/>
    </w:p>
    <w:p w:rsidR="00C77A62" w:rsidRPr="003F4A39" w:rsidRDefault="00044ED9" w:rsidP="003F4A3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044ED9">
              <w:rPr>
                <w:b/>
                <w:noProof/>
                <w:sz w:val="32"/>
              </w:rPr>
              <w:t>2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44ED9">
              <w:t>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3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26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4" w:author="D. Everaere" w:date="2019-08-27T23:31:00Z">
              <w:r w:rsidRPr="002E5CC4" w:rsidDel="00341A9C">
                <w:delText>2</w:delText>
              </w:r>
            </w:del>
            <w:ins w:id="5" w:author="D. Everaere" w:date="2019-08-27T23:31:00Z">
              <w:r w:rsidR="00341A9C">
                <w:t>4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83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6" w:author="D. Everaere" w:date="2019-08-27T23:31:00Z">
              <w:r w:rsidRPr="002E5CC4" w:rsidDel="00341A9C">
                <w:delText>4</w:delText>
              </w:r>
            </w:del>
            <w:ins w:id="7" w:author="D. Everaere" w:date="2019-08-27T23:31:00Z">
              <w:r w:rsidR="00341A9C">
                <w:t>6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[12.6]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[12.</w:t>
            </w:r>
            <w:del w:id="8" w:author="D. Everaere" w:date="2019-08-27T23:32:00Z">
              <w:r w:rsidRPr="002E5CC4" w:rsidDel="00341A9C">
                <w:delText>3</w:delText>
              </w:r>
            </w:del>
            <w:ins w:id="9" w:author="D. Everaere" w:date="2019-08-27T23:32:00Z">
              <w:r w:rsidR="00341A9C">
                <w:t>1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del w:id="10" w:author="D. Everaere" w:date="2019-08-27T23:32:00Z">
              <w:r w:rsidRPr="002E5CC4" w:rsidDel="00341A9C">
                <w:delText>7</w:delText>
              </w:r>
            </w:del>
            <w:ins w:id="11" w:author="D. Everaere" w:date="2019-08-27T23:32:00Z">
              <w:r w:rsidR="00341A9C">
                <w:t>3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ins w:id="12" w:author="D. Everaere" w:date="2019-08-27T23:32:00Z">
              <w:r w:rsidR="00341A9C">
                <w:t>7</w:t>
              </w:r>
            </w:ins>
            <w:del w:id="13" w:author="D. Everaere" w:date="2019-08-27T23:32:00Z">
              <w:r w:rsidRPr="002E5CC4" w:rsidDel="00341A9C">
                <w:delText>8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ins w:id="14" w:author="D. Everaere" w:date="2019-08-27T23:32:00Z">
              <w:r w:rsidR="00341A9C">
                <w:t>14.0</w:t>
              </w:r>
            </w:ins>
            <w:del w:id="15" w:author="D. Everaere" w:date="2019-08-27T23:32:00Z">
              <w:r w:rsidRPr="002E5CC4" w:rsidDel="00341A9C">
                <w:delText>13.8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del w:id="16" w:author="D. Everaere" w:date="2019-08-27T23:32:00Z">
              <w:r w:rsidRPr="002E5CC4" w:rsidDel="00341A9C">
                <w:delText>8</w:delText>
              </w:r>
            </w:del>
            <w:ins w:id="17" w:author="D. Everaere" w:date="2019-08-27T23:32:00Z">
              <w:r w:rsidR="00341A9C">
                <w:t>5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97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ins w:id="18" w:author="D. Everaere" w:date="2019-08-27T23:39:00Z">
              <w:r w:rsidR="00A824C9">
                <w:t>3</w:t>
              </w:r>
            </w:ins>
            <w:del w:id="19" w:author="D. Everaere" w:date="2019-08-27T23:39:00Z">
              <w:r w:rsidRPr="002E5CC4" w:rsidDel="00A824C9">
                <w:delText>6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7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del w:id="20" w:author="D. Everaere" w:date="2019-08-27T23:39:00Z">
              <w:r w:rsidRPr="002E5CC4" w:rsidDel="00A824C9">
                <w:delText>2</w:delText>
              </w:r>
            </w:del>
            <w:ins w:id="21" w:author="D. Everaere" w:date="2019-08-27T23:39:00Z">
              <w:r w:rsidR="00A824C9">
                <w:t>0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[20.4]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del w:id="22" w:author="D. Everaere" w:date="2019-08-27T23:39:00Z">
              <w:r w:rsidRPr="002E5CC4" w:rsidDel="00A824C9">
                <w:delText>19.2</w:delText>
              </w:r>
            </w:del>
            <w:ins w:id="23" w:author="D. Everaere" w:date="2019-08-27T23:39:00Z">
              <w:r w:rsidR="00A824C9">
                <w:t>18.9</w:t>
              </w:r>
            </w:ins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224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G-FR2-A3-2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24" w:author="D. Everaere" w:date="2019-08-27T23:33:00Z">
              <w:r w:rsidRPr="002E5CC4" w:rsidDel="00341A9C">
                <w:delText>3</w:delText>
              </w:r>
            </w:del>
            <w:ins w:id="25" w:author="D. Everaere" w:date="2019-08-27T23:33:00Z">
              <w:r w:rsidR="00341A9C">
                <w:t>5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83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G-FR2-A3-14 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26" w:author="D. Everaere" w:date="2019-08-27T23:33:00Z">
              <w:r w:rsidRPr="002E5CC4" w:rsidDel="00341A9C">
                <w:delText>6</w:delText>
              </w:r>
            </w:del>
            <w:ins w:id="27" w:author="D. Everaere" w:date="2019-08-27T23:33:00Z">
              <w:r w:rsidR="00341A9C">
                <w:t>8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ins w:id="28" w:author="D. Everaere" w:date="2019-08-27T23:33:00Z">
              <w:r w:rsidR="00341A9C">
                <w:t>11.8</w:t>
              </w:r>
            </w:ins>
            <w:del w:id="29" w:author="D. Everaere" w:date="2019-08-27T23:33:00Z">
              <w:r w:rsidRPr="002E5CC4" w:rsidDel="00341A9C">
                <w:delText>12.0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G-FR2-A4-12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ins w:id="30" w:author="D. Everaere" w:date="2019-08-27T23:33:00Z">
              <w:r w:rsidR="00341A9C">
                <w:t>2</w:t>
              </w:r>
            </w:ins>
            <w:del w:id="31" w:author="D. Everaere" w:date="2019-08-27T23:33:00Z">
              <w:r w:rsidRPr="002E5CC4" w:rsidDel="00341A9C">
                <w:delText>3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del w:id="32" w:author="D. Everaere" w:date="2019-08-27T23:33:00Z">
              <w:r w:rsidRPr="002E5CC4" w:rsidDel="00341A9C">
                <w:delText>14.1</w:delText>
              </w:r>
            </w:del>
            <w:ins w:id="33" w:author="D. Everaere" w:date="2019-08-27T23:33:00Z">
              <w:r w:rsidR="00341A9C">
                <w:t>13.9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del w:id="34" w:author="D. Everaere" w:date="2019-08-27T23:34:00Z">
              <w:r w:rsidRPr="002E5CC4" w:rsidDel="00341A9C">
                <w:delText>8</w:delText>
              </w:r>
            </w:del>
            <w:ins w:id="35" w:author="D. Everaere" w:date="2019-08-27T23:34:00Z">
              <w:r w:rsidR="00341A9C">
                <w:t>7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424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G-FR2-A3-7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del w:id="36" w:author="D. Everaere" w:date="2019-08-27T23:37:00Z">
              <w:r w:rsidRPr="002E5CC4" w:rsidDel="00A824C9">
                <w:delText>5</w:delText>
              </w:r>
            </w:del>
            <w:ins w:id="37" w:author="D. Everaere" w:date="2019-08-27T23:37:00Z">
              <w:r w:rsidR="00A824C9">
                <w:t>3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6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G-FR2-A3-19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del w:id="38" w:author="D. Everaere" w:date="2019-08-27T23:37:00Z">
              <w:r w:rsidRPr="002E5CC4" w:rsidDel="00A824C9">
                <w:delText>3</w:delText>
              </w:r>
            </w:del>
            <w:ins w:id="39" w:author="D. Everaere" w:date="2019-08-27T23:38:00Z">
              <w:r w:rsidR="00A824C9">
                <w:t>0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[19.6]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del w:id="40" w:author="D. Everaere" w:date="2019-08-27T23:38:00Z">
              <w:r w:rsidRPr="002E5CC4" w:rsidDel="00A824C9">
                <w:delText>3</w:delText>
              </w:r>
            </w:del>
            <w:ins w:id="41" w:author="D. Everaere" w:date="2019-08-27T23:38:00Z">
              <w:r w:rsidR="00A824C9">
                <w:t>1</w:t>
              </w:r>
            </w:ins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ins w:id="42" w:author="D. Everaere" w:date="2019-08-27T23:34:00Z">
              <w:r w:rsidR="00341A9C">
                <w:t>2</w:t>
              </w:r>
            </w:ins>
            <w:del w:id="43" w:author="D. Everaere" w:date="2019-08-27T23:34:00Z">
              <w:r w:rsidRPr="002E5CC4" w:rsidDel="00341A9C">
                <w:delText>0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ins w:id="44" w:author="D. Everaere" w:date="2019-08-27T23:34:00Z">
              <w:r w:rsidR="00341A9C">
                <w:t>5</w:t>
              </w:r>
            </w:ins>
            <w:del w:id="45" w:author="D. Everaere" w:date="2019-08-27T23:34:00Z">
              <w:r w:rsidRPr="002E5CC4" w:rsidDel="00341A9C">
                <w:delText>3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[12.2]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ins w:id="46" w:author="D. Everaere" w:date="2019-08-27T23:34:00Z">
              <w:r w:rsidR="00341A9C">
                <w:t>5</w:t>
              </w:r>
            </w:ins>
            <w:del w:id="47" w:author="D. Everaere" w:date="2019-08-27T23:34:00Z">
              <w:r w:rsidRPr="002E5CC4" w:rsidDel="00341A9C">
                <w:delText>7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[11.5]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ins w:id="48" w:author="D. Everaere" w:date="2019-08-27T23:34:00Z">
              <w:r w:rsidR="00341A9C">
                <w:t>1</w:t>
              </w:r>
            </w:ins>
            <w:del w:id="49" w:author="D. Everaere" w:date="2019-08-27T23:34:00Z">
              <w:r w:rsidRPr="002E5CC4" w:rsidDel="00341A9C">
                <w:delText>2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[13.7]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[13.6]</w:t>
            </w:r>
          </w:p>
        </w:tc>
      </w:tr>
      <w:tr w:rsidR="00164F58" w:rsidRPr="002E5CC4" w:rsidTr="00A824C9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ins w:id="50" w:author="D. Everaere" w:date="2019-08-27T23:39:00Z">
              <w:r w:rsidR="00A824C9">
                <w:t>2</w:t>
              </w:r>
            </w:ins>
            <w:del w:id="51" w:author="D. Everaere" w:date="2019-08-27T23:39:00Z">
              <w:r w:rsidRPr="002E5CC4" w:rsidDel="00A824C9">
                <w:delText>4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ins w:id="52" w:author="D. Everaere" w:date="2019-08-27T23:39:00Z">
              <w:r w:rsidR="002B7B23">
                <w:t>1</w:t>
              </w:r>
            </w:ins>
            <w:del w:id="53" w:author="D. Everaere" w:date="2019-08-27T23:39:00Z">
              <w:r w:rsidRPr="002E5CC4" w:rsidDel="002B7B23">
                <w:delText>3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[21.9]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ins w:id="54" w:author="D. Everaere" w:date="2019-08-27T23:40:00Z">
              <w:r w:rsidR="002B7B23">
                <w:t>4</w:t>
              </w:r>
            </w:ins>
            <w:del w:id="55" w:author="D. Everaere" w:date="2019-08-27T23:40:00Z">
              <w:r w:rsidRPr="002E5CC4" w:rsidDel="002B7B23">
                <w:delText>6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[20.4]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[18.</w:t>
            </w:r>
            <w:ins w:id="56" w:author="D. Everaere" w:date="2019-08-27T23:40:00Z">
              <w:r w:rsidR="002B7B23">
                <w:t>4</w:t>
              </w:r>
            </w:ins>
            <w:del w:id="57" w:author="D. Everaere" w:date="2019-08-27T23:40:00Z">
              <w:r w:rsidRPr="002E5CC4" w:rsidDel="002B7B23">
                <w:delText>6</w:delText>
              </w:r>
            </w:del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ins w:id="58" w:author="D. Everaere" w:date="2019-08-27T23:35:00Z">
              <w:r w:rsidR="00341A9C">
                <w:t>8</w:t>
              </w:r>
            </w:ins>
            <w:del w:id="59" w:author="D. Everaere" w:date="2019-08-27T23:35:00Z">
              <w:r w:rsidRPr="002E5CC4" w:rsidDel="00341A9C">
                <w:delText>6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G-FR2-A3-16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ins w:id="60" w:author="D. Everaere" w:date="2019-08-27T23:35:00Z">
              <w:r w:rsidR="00341A9C">
                <w:t>9</w:t>
              </w:r>
            </w:ins>
            <w:del w:id="61" w:author="D. Everaere" w:date="2019-08-27T23:35:00Z">
              <w:r w:rsidRPr="002E5CC4" w:rsidDel="00341A9C">
                <w:delText>7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[12.5]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del w:id="62" w:author="D. Everaere" w:date="2019-08-27T23:35:00Z">
              <w:r w:rsidRPr="002E5CC4" w:rsidDel="00341A9C">
                <w:delText>2</w:delText>
              </w:r>
            </w:del>
            <w:ins w:id="63" w:author="D. Everaere" w:date="2019-08-27T23:35:00Z">
              <w:r w:rsidR="00341A9C">
                <w:t>1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[11.7]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del w:id="64" w:author="D. Everaere" w:date="2019-08-27T23:35:00Z">
              <w:r w:rsidRPr="002E5CC4" w:rsidDel="00341A9C">
                <w:delText>2</w:delText>
              </w:r>
            </w:del>
            <w:ins w:id="65" w:author="D. Everaere" w:date="2019-08-27T23:35:00Z">
              <w:r w:rsidR="00341A9C">
                <w:t>1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[14.1]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del w:id="66" w:author="D. Everaere" w:date="2019-08-27T23:35:00Z">
              <w:r w:rsidRPr="002E5CC4" w:rsidDel="00341A9C">
                <w:delText>6</w:delText>
              </w:r>
            </w:del>
            <w:ins w:id="67" w:author="D. Everaere" w:date="2019-08-27T23:35:00Z">
              <w:r w:rsidR="00341A9C">
                <w:t>5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[14.0]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del w:id="68" w:author="D. Everaere" w:date="2019-08-27T23:35:00Z">
              <w:r w:rsidRPr="002E5CC4" w:rsidDel="00341A9C">
                <w:delText>5</w:delText>
              </w:r>
            </w:del>
            <w:ins w:id="69" w:author="D. Everaere" w:date="2019-08-27T23:35:00Z">
              <w:r w:rsidR="00341A9C">
                <w:t>4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ins w:id="70" w:author="D. Everaere" w:date="2019-08-27T23:40:00Z">
              <w:r w:rsidR="002B7B23">
                <w:t>2</w:t>
              </w:r>
            </w:ins>
            <w:del w:id="71" w:author="D. Everaere" w:date="2019-08-27T23:40:00Z">
              <w:r w:rsidRPr="002E5CC4" w:rsidDel="002B7B23">
                <w:delText>5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G-FR2-A3-21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ins w:id="72" w:author="D. Everaere" w:date="2019-08-27T23:40:00Z">
              <w:r w:rsidR="002B7B23">
                <w:t>0</w:t>
              </w:r>
            </w:ins>
            <w:del w:id="73" w:author="D. Everaere" w:date="2019-08-27T23:40:00Z">
              <w:r w:rsidRPr="002E5CC4" w:rsidDel="002B7B23">
                <w:delText>2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[21.</w:t>
            </w:r>
            <w:del w:id="74" w:author="D. Everaere" w:date="2019-08-27T23:41:00Z">
              <w:r w:rsidRPr="002E5CC4" w:rsidDel="002B7B23">
                <w:delText>9</w:delText>
              </w:r>
            </w:del>
            <w:ins w:id="75" w:author="D. Everaere" w:date="2019-08-27T23:41:00Z">
              <w:r w:rsidR="002B7B23">
                <w:t>6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[20.</w:t>
            </w:r>
            <w:ins w:id="76" w:author="D. Everaere" w:date="2019-08-27T23:40:00Z">
              <w:r w:rsidR="002B7B23">
                <w:t>2</w:t>
              </w:r>
            </w:ins>
            <w:del w:id="77" w:author="D. Everaere" w:date="2019-08-27T23:40:00Z">
              <w:r w:rsidRPr="002E5CC4" w:rsidDel="002B7B23">
                <w:delText>1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ins w:id="78" w:author="D. Everaere" w:date="2019-08-27T23:41:00Z">
              <w:r w:rsidR="002B7B23">
                <w:t>3</w:t>
              </w:r>
            </w:ins>
            <w:del w:id="79" w:author="D. Everaere" w:date="2019-08-27T23:41:00Z">
              <w:r w:rsidRPr="002E5CC4" w:rsidDel="002B7B23">
                <w:delText>6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[18.</w:t>
            </w:r>
            <w:ins w:id="80" w:author="D. Everaere" w:date="2019-08-27T23:41:00Z">
              <w:r w:rsidR="002B7B23">
                <w:t>8</w:t>
              </w:r>
            </w:ins>
            <w:del w:id="81" w:author="D. Everaere" w:date="2019-08-27T23:41:00Z">
              <w:r w:rsidRPr="002E5CC4" w:rsidDel="002B7B23">
                <w:delText>9</w:delText>
              </w:r>
            </w:del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A824C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A824C9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82" w:author="D. Everaere" w:date="2019-08-27T23:36:00Z">
              <w:r w:rsidRPr="002E5CC4" w:rsidDel="00341A9C">
                <w:delText>3</w:delText>
              </w:r>
            </w:del>
            <w:ins w:id="83" w:author="D. Everaere" w:date="2019-08-27T23:36:00Z">
              <w:r w:rsidR="00341A9C">
                <w:t>2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84" w:author="D. Everaere" w:date="2019-08-27T23:36:00Z">
              <w:r w:rsidRPr="002E5CC4" w:rsidDel="00341A9C">
                <w:delText>6</w:delText>
              </w:r>
            </w:del>
            <w:ins w:id="85" w:author="D. Everaere" w:date="2019-08-27T23:36:00Z">
              <w:r w:rsidR="00341A9C">
                <w:t>5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[11.9]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del w:id="86" w:author="D. Everaere" w:date="2019-08-27T23:36:00Z">
              <w:r w:rsidRPr="002E5CC4" w:rsidDel="00341A9C">
                <w:delText>6</w:delText>
              </w:r>
            </w:del>
            <w:ins w:id="87" w:author="D. Everaere" w:date="2019-08-27T23:36:00Z">
              <w:r w:rsidR="00341A9C">
                <w:t>5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del w:id="88" w:author="D. Everaere" w:date="2019-08-27T23:36:00Z">
              <w:r w:rsidRPr="002E5CC4" w:rsidDel="00341A9C">
                <w:delText>5</w:delText>
              </w:r>
            </w:del>
            <w:ins w:id="89" w:author="D. Everaere" w:date="2019-08-27T23:36:00Z">
              <w:r w:rsidR="00341A9C">
                <w:t>1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[14.7]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ins w:id="90" w:author="D. Everaere" w:date="2019-08-27T23:36:00Z">
              <w:r w:rsidR="00341A9C">
                <w:t>13.7</w:t>
              </w:r>
            </w:ins>
            <w:del w:id="91" w:author="D. Everaere" w:date="2019-08-27T23:36:00Z">
              <w:r w:rsidRPr="002E5CC4" w:rsidDel="00341A9C">
                <w:delText>14.1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del w:id="92" w:author="D. Everaere" w:date="2019-08-27T23:36:00Z">
              <w:r w:rsidRPr="002E5CC4" w:rsidDel="00341A9C">
                <w:delText>14.0</w:delText>
              </w:r>
            </w:del>
            <w:ins w:id="93" w:author="D. Everaere" w:date="2019-08-27T23:36:00Z">
              <w:r w:rsidR="00341A9C">
                <w:t>1</w:t>
              </w:r>
            </w:ins>
            <w:ins w:id="94" w:author="D. Everaere" w:date="2019-08-27T23:37:00Z">
              <w:r w:rsidR="00341A9C">
                <w:t>3.6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ins w:id="95" w:author="D. Everaere" w:date="2019-08-27T23:41:00Z">
              <w:r w:rsidR="002B7B23">
                <w:t>2</w:t>
              </w:r>
            </w:ins>
            <w:del w:id="96" w:author="D. Everaere" w:date="2019-08-27T23:41:00Z">
              <w:r w:rsidRPr="002E5CC4" w:rsidDel="002B7B23">
                <w:delText>5</w:delText>
              </w:r>
            </w:del>
            <w:r w:rsidRPr="002E5CC4">
              <w:t>]</w:t>
            </w:r>
          </w:p>
        </w:tc>
      </w:tr>
      <w:tr w:rsidR="00164F58" w:rsidRPr="002E5CC4" w:rsidTr="00A824C9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del w:id="97" w:author="D. Everaere" w:date="2019-08-27T23:41:00Z">
              <w:r w:rsidRPr="002E5CC4" w:rsidDel="002B7B23">
                <w:delText>2.2</w:delText>
              </w:r>
            </w:del>
            <w:ins w:id="98" w:author="D. Everaere" w:date="2019-08-27T23:41:00Z">
              <w:r w:rsidR="002B7B23">
                <w:t>1.9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[22.3]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[21.</w:t>
            </w:r>
            <w:del w:id="99" w:author="D. Everaere" w:date="2019-08-27T23:41:00Z">
              <w:r w:rsidRPr="002E5CC4" w:rsidDel="002B7B23">
                <w:delText>5</w:delText>
              </w:r>
            </w:del>
            <w:ins w:id="100" w:author="D. Everaere" w:date="2019-08-27T23:41:00Z">
              <w:r w:rsidR="002B7B23">
                <w:t>0</w:t>
              </w:r>
            </w:ins>
            <w:r w:rsidRPr="002E5CC4">
              <w:t>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[19.8]</w:t>
            </w:r>
          </w:p>
        </w:tc>
      </w:tr>
      <w:tr w:rsidR="00164F58" w:rsidRPr="002E5CC4" w:rsidTr="00A824C9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ins w:id="101" w:author="D. Everaere" w:date="2019-08-27T23:41:00Z">
              <w:r w:rsidR="002B7B23">
                <w:t>0</w:t>
              </w:r>
            </w:ins>
            <w:del w:id="102" w:author="D. Everaere" w:date="2019-08-27T23:41:00Z">
              <w:r w:rsidRPr="002E5CC4" w:rsidDel="002B7B23">
                <w:delText>2</w:delText>
              </w:r>
            </w:del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440" w:rsidRDefault="00A16440">
      <w:r>
        <w:separator/>
      </w:r>
    </w:p>
  </w:endnote>
  <w:endnote w:type="continuationSeparator" w:id="0">
    <w:p w:rsidR="00A16440" w:rsidRDefault="00A1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440" w:rsidRDefault="00A16440">
      <w:r>
        <w:separator/>
      </w:r>
    </w:p>
  </w:footnote>
  <w:footnote w:type="continuationSeparator" w:id="0">
    <w:p w:rsidR="00A16440" w:rsidRDefault="00A16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4C9" w:rsidRDefault="00A824C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A6394"/>
    <w:rsid w:val="000B7FED"/>
    <w:rsid w:val="000C038A"/>
    <w:rsid w:val="000C6598"/>
    <w:rsid w:val="000F04E0"/>
    <w:rsid w:val="00105A62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A23B3"/>
    <w:rsid w:val="002B5741"/>
    <w:rsid w:val="002B7B23"/>
    <w:rsid w:val="002B7CAF"/>
    <w:rsid w:val="002D4A65"/>
    <w:rsid w:val="00305409"/>
    <w:rsid w:val="0032643C"/>
    <w:rsid w:val="00341A9C"/>
    <w:rsid w:val="003609EF"/>
    <w:rsid w:val="0036231A"/>
    <w:rsid w:val="0036662C"/>
    <w:rsid w:val="00374DD4"/>
    <w:rsid w:val="00387B4B"/>
    <w:rsid w:val="003B530D"/>
    <w:rsid w:val="003E1A36"/>
    <w:rsid w:val="003F4A39"/>
    <w:rsid w:val="00410371"/>
    <w:rsid w:val="004242F1"/>
    <w:rsid w:val="00474DD0"/>
    <w:rsid w:val="004B75B7"/>
    <w:rsid w:val="004D0200"/>
    <w:rsid w:val="004D170E"/>
    <w:rsid w:val="004D29C5"/>
    <w:rsid w:val="004D35B9"/>
    <w:rsid w:val="004E36C8"/>
    <w:rsid w:val="004E418A"/>
    <w:rsid w:val="004E4CF0"/>
    <w:rsid w:val="004F2D03"/>
    <w:rsid w:val="00513C65"/>
    <w:rsid w:val="0051580D"/>
    <w:rsid w:val="0053520B"/>
    <w:rsid w:val="00547111"/>
    <w:rsid w:val="00562643"/>
    <w:rsid w:val="00592D74"/>
    <w:rsid w:val="00595212"/>
    <w:rsid w:val="005E2C44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B46FB"/>
    <w:rsid w:val="006B58B8"/>
    <w:rsid w:val="006E1744"/>
    <w:rsid w:val="006E21FB"/>
    <w:rsid w:val="007039F6"/>
    <w:rsid w:val="00744162"/>
    <w:rsid w:val="0075071B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734F"/>
    <w:rsid w:val="00A16440"/>
    <w:rsid w:val="00A246B6"/>
    <w:rsid w:val="00A27CFF"/>
    <w:rsid w:val="00A36C46"/>
    <w:rsid w:val="00A47E70"/>
    <w:rsid w:val="00A50CF0"/>
    <w:rsid w:val="00A601EE"/>
    <w:rsid w:val="00A60C2D"/>
    <w:rsid w:val="00A66EA3"/>
    <w:rsid w:val="00A7671C"/>
    <w:rsid w:val="00A824C9"/>
    <w:rsid w:val="00AA2CBC"/>
    <w:rsid w:val="00AA3A9D"/>
    <w:rsid w:val="00AA70DA"/>
    <w:rsid w:val="00AC1385"/>
    <w:rsid w:val="00AC5820"/>
    <w:rsid w:val="00AD1CD8"/>
    <w:rsid w:val="00AE79A6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77A62"/>
    <w:rsid w:val="00C95985"/>
    <w:rsid w:val="00CA763E"/>
    <w:rsid w:val="00CC5026"/>
    <w:rsid w:val="00CC68D0"/>
    <w:rsid w:val="00CE1117"/>
    <w:rsid w:val="00CE692A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725A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76B2F"/>
    <w:rsid w:val="00E93BB6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40A03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8042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281BE-0B18-45A2-BBFE-44C2D4D5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1054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28</cp:revision>
  <cp:lastPrinted>1899-12-31T23:00:00Z</cp:lastPrinted>
  <dcterms:created xsi:type="dcterms:W3CDTF">2019-04-12T02:29:00Z</dcterms:created>
  <dcterms:modified xsi:type="dcterms:W3CDTF">2019-08-29T09:18:00Z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